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6"/>
      </w:tblGrid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27F" w:rsidRDefault="0015227F" w:rsidP="00F57986">
            <w:r>
              <w:t>Приложение 8</w:t>
            </w:r>
          </w:p>
        </w:tc>
      </w:tr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27F" w:rsidRDefault="0015227F" w:rsidP="00F5798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27F" w:rsidRDefault="0015227F" w:rsidP="00294AEA">
            <w:r>
              <w:t xml:space="preserve">от </w:t>
            </w:r>
            <w:r w:rsidR="00294AEA">
              <w:t xml:space="preserve">24.10.2019 </w:t>
            </w:r>
            <w:r>
              <w:t xml:space="preserve">№ </w:t>
            </w:r>
            <w:r w:rsidR="00294AEA">
              <w:t>57-433</w:t>
            </w:r>
            <w:r>
              <w:t xml:space="preserve"> </w:t>
            </w:r>
          </w:p>
        </w:tc>
      </w:tr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</w:tr>
      <w:tr w:rsidR="0015227F" w:rsidTr="0015227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</w:tr>
      <w:tr w:rsidR="0015227F" w:rsidTr="0015227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тыс. руб.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2021 год</w:t>
            </w:r>
          </w:p>
        </w:tc>
      </w:tr>
    </w:tbl>
    <w:p w:rsidR="0015227F" w:rsidRPr="0015227F" w:rsidRDefault="0015227F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33"/>
        <w:gridCol w:w="1596"/>
        <w:gridCol w:w="1374"/>
        <w:gridCol w:w="1416"/>
      </w:tblGrid>
      <w:tr w:rsidR="0015227F" w:rsidTr="0015227F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5</w:t>
            </w:r>
          </w:p>
        </w:tc>
      </w:tr>
      <w:tr w:rsidR="0015227F" w:rsidTr="0015227F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180,1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60 000,0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60 000,0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180,1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34 550,0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23 757,1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10 892,9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4 826,8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14 557,1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31 416,1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5 667,8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проектной документации на строительство спортивного комплекса стадиона «Волга»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2 277 495,1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242 627,8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1 053 661,5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133 550,6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131 469,5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127 896,1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127 896,1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129 638,1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137 449,0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127 896,1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187 347,7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187 347,7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229 968,1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90 729,7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65 309,7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219 836,7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182 863,3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798 870,2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17 000,0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проектной документации на строительство стадиона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410 988,0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7 200,0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7 200,0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484 501,9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400,3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306 955,0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Реконструкция фонтана «Мелодия» по проспекту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991,1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104 690,0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2 865,5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68 600,0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27 600,0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3 800,0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проектно-сметной документации по объекту «Реконструкция здания МОУ «СОШ №5», строительство пристройки и открытых спортивных площадок по адресу: г. Саратов, ул. Огородная, д. 196»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7 300,0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проектно-сметной документации по объекту «Строительство пристройки с бассейном МОУ «СОШ № 84» по адресу: г. Саратов, ул. Южно-Зеленая, 11а»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8 000,0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Разработка проектно-сметной документации по объекту «Строительство учебного корпуса МОУ«ООШ № 78» по адресу: г. Саратов, ул. Огородная, д.173»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136 866,0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19 342,1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10 657,9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105 556,0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1 310,0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48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2 942 075,9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384 081,2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1 113 661,5</w:t>
            </w:r>
          </w:p>
        </w:tc>
      </w:tr>
      <w:tr w:rsidR="0015227F" w:rsidTr="0015227F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45 629,0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629,0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380 592,6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27F" w:rsidRDefault="0015227F" w:rsidP="00F579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380 592,6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426 221,6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</w:pPr>
            <w:r>
              <w:t>45 000,0</w:t>
            </w:r>
          </w:p>
        </w:tc>
      </w:tr>
      <w:tr w:rsidR="0015227F" w:rsidTr="0015227F">
        <w:trPr>
          <w:cantSplit/>
        </w:trPr>
        <w:tc>
          <w:tcPr>
            <w:tcW w:w="10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7F" w:rsidRDefault="0015227F" w:rsidP="00F5798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3 368 297,5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7F" w:rsidRDefault="0015227F" w:rsidP="00F579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</w:tbl>
    <w:p w:rsidR="0015227F" w:rsidRPr="00537F42" w:rsidRDefault="0015227F" w:rsidP="0015227F"/>
    <w:p w:rsidR="00E2598B" w:rsidRPr="0015227F" w:rsidRDefault="00E2598B" w:rsidP="0015227F"/>
    <w:sectPr w:rsidR="00E2598B" w:rsidRPr="0015227F" w:rsidSect="00294AEA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986" w:rsidRDefault="006D1986" w:rsidP="0015227F">
      <w:r>
        <w:separator/>
      </w:r>
    </w:p>
  </w:endnote>
  <w:endnote w:type="continuationSeparator" w:id="1">
    <w:p w:rsidR="006D1986" w:rsidRDefault="006D1986" w:rsidP="00152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986" w:rsidRDefault="006D1986" w:rsidP="0015227F">
      <w:r>
        <w:separator/>
      </w:r>
    </w:p>
  </w:footnote>
  <w:footnote w:type="continuationSeparator" w:id="1">
    <w:p w:rsidR="006D1986" w:rsidRDefault="006D1986" w:rsidP="00152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7F" w:rsidRDefault="00414A46" w:rsidP="0075659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522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227F" w:rsidRDefault="001522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7F" w:rsidRDefault="00414A46" w:rsidP="0075659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522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4AEA">
      <w:rPr>
        <w:rStyle w:val="a7"/>
        <w:noProof/>
      </w:rPr>
      <w:t>5</w:t>
    </w:r>
    <w:r>
      <w:rPr>
        <w:rStyle w:val="a7"/>
      </w:rPr>
      <w:fldChar w:fldCharType="end"/>
    </w:r>
  </w:p>
  <w:p w:rsidR="0015227F" w:rsidRDefault="001522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5227F"/>
    <w:rsid w:val="00100C4F"/>
    <w:rsid w:val="0015227F"/>
    <w:rsid w:val="00294AEA"/>
    <w:rsid w:val="002A43AD"/>
    <w:rsid w:val="002C3F39"/>
    <w:rsid w:val="00414A46"/>
    <w:rsid w:val="00527065"/>
    <w:rsid w:val="006808C6"/>
    <w:rsid w:val="006D1986"/>
    <w:rsid w:val="00A024BD"/>
    <w:rsid w:val="00A24CAF"/>
    <w:rsid w:val="00B912FD"/>
    <w:rsid w:val="00C26F63"/>
    <w:rsid w:val="00E162E1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22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227F"/>
  </w:style>
  <w:style w:type="paragraph" w:styleId="a5">
    <w:name w:val="footer"/>
    <w:basedOn w:val="a"/>
    <w:link w:val="a6"/>
    <w:uiPriority w:val="99"/>
    <w:semiHidden/>
    <w:unhideWhenUsed/>
    <w:rsid w:val="001522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227F"/>
  </w:style>
  <w:style w:type="character" w:styleId="a7">
    <w:name w:val="page number"/>
    <w:basedOn w:val="a0"/>
    <w:uiPriority w:val="99"/>
    <w:semiHidden/>
    <w:unhideWhenUsed/>
    <w:rsid w:val="00152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5</Pages>
  <Words>1492</Words>
  <Characters>8509</Characters>
  <Application>Microsoft Office Word</Application>
  <DocSecurity>0</DocSecurity>
  <Lines>70</Lines>
  <Paragraphs>19</Paragraphs>
  <ScaleCrop>false</ScaleCrop>
  <Company/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ZaharovaEA</cp:lastModifiedBy>
  <cp:revision>3</cp:revision>
  <dcterms:created xsi:type="dcterms:W3CDTF">2019-10-21T14:29:00Z</dcterms:created>
  <dcterms:modified xsi:type="dcterms:W3CDTF">2019-10-23T13:51:00Z</dcterms:modified>
</cp:coreProperties>
</file>